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EF" w:rsidRPr="00707BB7" w:rsidRDefault="003C68EF" w:rsidP="00F42FC9">
      <w:pPr>
        <w:jc w:val="center"/>
        <w:rPr>
          <w:rFonts w:ascii="方正小标宋_GBK" w:eastAsia="方正小标宋_GBK"/>
          <w:sz w:val="36"/>
          <w:szCs w:val="36"/>
        </w:rPr>
      </w:pPr>
      <w:r w:rsidRPr="00707BB7">
        <w:rPr>
          <w:rFonts w:ascii="方正小标宋_GBK" w:eastAsia="方正小标宋_GBK" w:hint="eastAsia"/>
          <w:sz w:val="36"/>
          <w:szCs w:val="36"/>
        </w:rPr>
        <w:t>关于填写</w:t>
      </w:r>
      <w:r w:rsidRPr="00646E28">
        <w:rPr>
          <w:rFonts w:ascii="仿宋_GB2312" w:eastAsia="仿宋_GB2312" w:cs="Helvetica" w:hint="eastAsia"/>
          <w:color w:val="000000"/>
          <w:sz w:val="32"/>
          <w:szCs w:val="32"/>
        </w:rPr>
        <w:t>考官信息汇总表</w:t>
      </w:r>
      <w:r w:rsidRPr="00707BB7">
        <w:rPr>
          <w:rFonts w:ascii="方正小标宋_GBK" w:eastAsia="方正小标宋_GBK" w:hint="eastAsia"/>
          <w:sz w:val="36"/>
          <w:szCs w:val="36"/>
        </w:rPr>
        <w:t>的说明</w:t>
      </w:r>
    </w:p>
    <w:p w:rsidR="003C68EF" w:rsidRPr="004738C8" w:rsidRDefault="003C68EF" w:rsidP="004738C8">
      <w:pPr>
        <w:jc w:val="center"/>
        <w:rPr>
          <w:rFonts w:ascii="仿宋" w:eastAsia="仿宋" w:hAnsi="仿宋"/>
          <w:sz w:val="32"/>
          <w:szCs w:val="32"/>
        </w:rPr>
      </w:pPr>
    </w:p>
    <w:p w:rsidR="003C68EF" w:rsidRDefault="003C68EF" w:rsidP="00646E28">
      <w:pPr>
        <w:ind w:firstLineChars="200" w:firstLine="316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一、红字栏目为必填项，必须填写，否则资料无法导入系统；黑字栏目为选填项，可选择填写或者不填写，“考官编码”暂不填写。</w:t>
      </w:r>
    </w:p>
    <w:p w:rsidR="003C68EF" w:rsidRDefault="003C68EF" w:rsidP="00646E28">
      <w:pPr>
        <w:ind w:firstLineChars="200" w:firstLine="316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二、“性别”、“民族”、“政治面貌”、“类别”和“学科代码”点击选择按钮进行选择，不准以打字的方式输入，否则无法导入。</w:t>
      </w:r>
    </w:p>
    <w:p w:rsidR="003C68EF" w:rsidRPr="00925F24" w:rsidRDefault="003C68EF" w:rsidP="00646E28">
      <w:pPr>
        <w:ind w:firstLineChars="200" w:firstLine="316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三、“培训情况”暂填写为“已培训”，“固定电话”只能含有数字和“</w:t>
      </w:r>
      <w:r>
        <w:rPr>
          <w:rFonts w:ascii="仿宋" w:eastAsia="仿宋" w:hAnsi="仿宋"/>
          <w:sz w:val="32"/>
          <w:szCs w:val="32"/>
        </w:rPr>
        <w:t>-</w:t>
      </w:r>
      <w:r>
        <w:rPr>
          <w:rFonts w:ascii="仿宋" w:eastAsia="仿宋" w:hAnsi="仿宋" w:hint="eastAsia"/>
          <w:sz w:val="32"/>
          <w:szCs w:val="32"/>
        </w:rPr>
        <w:t>”，手机号码严格为</w:t>
      </w:r>
      <w:r>
        <w:rPr>
          <w:rFonts w:ascii="仿宋" w:eastAsia="仿宋" w:hAnsi="仿宋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位数字。</w:t>
      </w:r>
    </w:p>
    <w:sectPr w:rsidR="003C68EF" w:rsidRPr="00925F24" w:rsidSect="002B2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18F"/>
    <w:rsid w:val="000909CF"/>
    <w:rsid w:val="000C1FA8"/>
    <w:rsid w:val="000D0AFF"/>
    <w:rsid w:val="0014168F"/>
    <w:rsid w:val="002B2A01"/>
    <w:rsid w:val="002B6E0F"/>
    <w:rsid w:val="003C68EF"/>
    <w:rsid w:val="004738C8"/>
    <w:rsid w:val="00485FAC"/>
    <w:rsid w:val="00531E3F"/>
    <w:rsid w:val="00646E28"/>
    <w:rsid w:val="00707BB7"/>
    <w:rsid w:val="007151ED"/>
    <w:rsid w:val="00787D56"/>
    <w:rsid w:val="008127AB"/>
    <w:rsid w:val="00897062"/>
    <w:rsid w:val="008D5EA0"/>
    <w:rsid w:val="00915281"/>
    <w:rsid w:val="00925F24"/>
    <w:rsid w:val="00A32BE3"/>
    <w:rsid w:val="00B0021A"/>
    <w:rsid w:val="00CC32AB"/>
    <w:rsid w:val="00F42FC9"/>
    <w:rsid w:val="00F9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A0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</Words>
  <Characters>157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关于填写考官信息汇总表的说明</dc:title>
  <dc:subject/>
  <dc:creator>Sky123.Org</dc:creator>
  <cp:keywords/>
  <dc:description/>
  <cp:lastModifiedBy>dangan</cp:lastModifiedBy>
  <cp:revision>2</cp:revision>
  <dcterms:created xsi:type="dcterms:W3CDTF">2015-10-08T01:45:00Z</dcterms:created>
  <dcterms:modified xsi:type="dcterms:W3CDTF">2015-10-08T01:45:00Z</dcterms:modified>
</cp:coreProperties>
</file>